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F212" w14:textId="77777777" w:rsidR="003C4553" w:rsidRDefault="003C4553" w:rsidP="003C45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FULLERE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75104FDD" w14:textId="77777777" w:rsidR="003C4553" w:rsidRPr="00347DE8" w:rsidRDefault="003C4553" w:rsidP="003C45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Wantage.</w:t>
      </w:r>
    </w:p>
    <w:p w14:paraId="0DD4BB63" w14:textId="77777777" w:rsidR="003C4553" w:rsidRDefault="003C4553" w:rsidP="003C45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525803C" w14:textId="77777777" w:rsidR="003C4553" w:rsidRDefault="003C4553" w:rsidP="003C45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AB54B45" w14:textId="77777777" w:rsidR="003C4553" w:rsidRDefault="003C4553" w:rsidP="003C45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18158F3A" w14:textId="77777777" w:rsidR="003C4553" w:rsidRDefault="003C4553" w:rsidP="003C45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0E2472F9" w14:textId="77777777" w:rsidR="003C4553" w:rsidRDefault="003C4553" w:rsidP="003C45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Berkshire, except ecclesiastical persons, the two fifteenths and two tenths granted to the King at the last Parliament.   (C.F.R. 1399-1405 p.285)</w:t>
      </w:r>
    </w:p>
    <w:p w14:paraId="275B7833" w14:textId="77777777" w:rsidR="003C4553" w:rsidRDefault="003C4553" w:rsidP="003C45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B1F09C6" w14:textId="77777777" w:rsidR="003C4553" w:rsidRDefault="003C4553" w:rsidP="003C45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0C6FB8B" w14:textId="77777777" w:rsidR="003C4553" w:rsidRDefault="003C4553" w:rsidP="003C45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2B829E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92131" w14:textId="77777777" w:rsidR="003C4553" w:rsidRDefault="003C4553" w:rsidP="009139A6">
      <w:r>
        <w:separator/>
      </w:r>
    </w:p>
  </w:endnote>
  <w:endnote w:type="continuationSeparator" w:id="0">
    <w:p w14:paraId="715E85DE" w14:textId="77777777" w:rsidR="003C4553" w:rsidRDefault="003C45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DC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9C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486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B7D12" w14:textId="77777777" w:rsidR="003C4553" w:rsidRDefault="003C4553" w:rsidP="009139A6">
      <w:r>
        <w:separator/>
      </w:r>
    </w:p>
  </w:footnote>
  <w:footnote w:type="continuationSeparator" w:id="0">
    <w:p w14:paraId="7A19A471" w14:textId="77777777" w:rsidR="003C4553" w:rsidRDefault="003C45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7F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1C5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F4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53"/>
    <w:rsid w:val="000666E0"/>
    <w:rsid w:val="002510B7"/>
    <w:rsid w:val="003C455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E3E43"/>
  <w15:chartTrackingRefBased/>
  <w15:docId w15:val="{24ED06A7-F17E-4019-AC5A-909E7041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2021-08-01T18:57:00Z</dcterms:created>
  <dcterms:modified xsi:type="dcterms:W3CDTF">2021-08-01T18:58:00Z</dcterms:modified>
</cp:coreProperties>
</file>